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5C59C" w14:textId="60472FAC" w:rsidR="00BD3358" w:rsidRDefault="00612597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0" w:name="_Hlk37939001"/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ANEXO </w:t>
      </w:r>
      <w:r w:rsidR="00550C6E">
        <w:rPr>
          <w:rFonts w:ascii="Century Gothic" w:hAnsi="Century Gothic" w:cs="Arial"/>
          <w:b/>
          <w:bCs/>
          <w:color w:val="000000"/>
          <w:sz w:val="24"/>
          <w:szCs w:val="24"/>
        </w:rPr>
        <w:t>IV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– MODELO DE DECLARAÇÃO DE </w:t>
      </w:r>
      <w:r w:rsidR="001144DA">
        <w:rPr>
          <w:rFonts w:ascii="Century Gothic" w:hAnsi="Century Gothic" w:cs="Arial"/>
          <w:b/>
          <w:bCs/>
          <w:color w:val="000000"/>
          <w:sz w:val="24"/>
          <w:szCs w:val="24"/>
        </w:rPr>
        <w:t>VISITA TÉCNICA</w:t>
      </w:r>
    </w:p>
    <w:p w14:paraId="02227D8D" w14:textId="00374A71" w:rsidR="001144DA" w:rsidRDefault="001144DA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</w:p>
    <w:p w14:paraId="642F77B7" w14:textId="0C108DD5" w:rsidR="001144DA" w:rsidRPr="008F2220" w:rsidRDefault="001144DA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t-BR"/>
        </w:rPr>
        <w:t>(OBS: Preenchimento obrigatório se não for realizada a Visita Técnica)</w:t>
      </w:r>
    </w:p>
    <w:p w14:paraId="4A73EEA3" w14:textId="6C8F39FF" w:rsidR="00BD3358" w:rsidRDefault="00BD3358" w:rsidP="00BD3358">
      <w:pPr>
        <w:spacing w:after="120" w:line="276" w:lineRule="auto"/>
        <w:ind w:right="-15"/>
        <w:jc w:val="center"/>
        <w:rPr>
          <w:rFonts w:ascii="Century Gothic" w:hAnsi="Century Gothic" w:cs="Arial"/>
          <w:b/>
          <w:bCs/>
          <w:i/>
          <w:color w:val="FF0000"/>
          <w:sz w:val="20"/>
          <w:szCs w:val="20"/>
        </w:rPr>
      </w:pPr>
    </w:p>
    <w:p w14:paraId="4DB0ECBD" w14:textId="10033358" w:rsidR="00612597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Eu, __________________________ (Representante Legal devidamente qualificado) da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empresa_______________________________, com sede na Rua/Av.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nº _____, Bairro ______________________ na cidade de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Estado de ____________________, inscrita no CNPJ sob o nº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___________________________, </w:t>
      </w:r>
      <w:r w:rsidRPr="001144DA">
        <w:rPr>
          <w:rFonts w:ascii="Century Gothic" w:eastAsia="Times New Roman" w:hAnsi="Century Gothic" w:cs="Arial"/>
          <w:b/>
          <w:bCs/>
          <w:sz w:val="20"/>
          <w:szCs w:val="20"/>
          <w:lang w:eastAsia="pt-BR"/>
        </w:rPr>
        <w:t xml:space="preserve">DECLARO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que recebi os documentos e tomei conhecimento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d</w:t>
      </w:r>
      <w:bookmarkStart w:id="1" w:name="_GoBack"/>
      <w:bookmarkEnd w:id="1"/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e todas as informações, bem como as condições, especificações, particularidades,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peculiaridades, grau de dificuldade, locais e elementos necessários que possam vir a ter influência no valor da proposta destinado ao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cumprimento das obrigações do objeto do Pregão 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Eletrônico n° </w:t>
      </w:r>
      <w:r w:rsidRPr="001144DA">
        <w:rPr>
          <w:rFonts w:ascii="Century Gothic" w:eastAsia="Times New Roman" w:hAnsi="Century Gothic" w:cs="Arial"/>
          <w:sz w:val="20"/>
          <w:szCs w:val="20"/>
          <w:highlight w:val="yellow"/>
          <w:lang w:eastAsia="pt-BR"/>
        </w:rPr>
        <w:t>XXX/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>2021.</w:t>
      </w:r>
    </w:p>
    <w:p w14:paraId="65D57DD9" w14:textId="0D5DF857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</w:p>
    <w:p w14:paraId="690CE976" w14:textId="1E4DE3AE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DECLARO ainda, que NÃO visitei os locais onde seriam executados os serviços objeto da licitação, por opção própria, assumindo assim que CONCORDO com todas as condições estabelecidas no referido Edital e seus Anexos, e que, ainda, assumo toda e qualquer responsabilidade pela ocorrência de eventuais prejuízos em virtude da minha omissão na verificação das condições dos locais de execução do objeto do referido Processo Licitatório.</w:t>
      </w:r>
    </w:p>
    <w:p w14:paraId="2D244CE6" w14:textId="5F47435D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</w:p>
    <w:p w14:paraId="4BF03ED2" w14:textId="44D624E3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DECLARO também, que estou ciente de que o preço proposto pela empresa está de acordo com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as exigências do Edital e seus anexos, e assim, dentro desta proposta, assumimos o compromisso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de honrar plenamente todas as exigências do instrumento convocatório referente ao Pregão </w:t>
      </w:r>
      <w:r>
        <w:rPr>
          <w:rFonts w:ascii="Century Gothic" w:hAnsi="Century Gothic" w:cs="Arial"/>
          <w:iCs/>
          <w:sz w:val="20"/>
          <w:szCs w:val="20"/>
        </w:rPr>
        <w:t xml:space="preserve">Eletrônico </w:t>
      </w:r>
      <w:r w:rsidRPr="001144DA">
        <w:rPr>
          <w:rFonts w:ascii="Century Gothic" w:hAnsi="Century Gothic" w:cs="Arial"/>
          <w:iCs/>
          <w:sz w:val="20"/>
          <w:szCs w:val="20"/>
          <w:highlight w:val="yellow"/>
        </w:rPr>
        <w:t>nº XXX/2021</w:t>
      </w:r>
      <w:r w:rsidRPr="001144DA">
        <w:rPr>
          <w:rFonts w:ascii="Century Gothic" w:hAnsi="Century Gothic" w:cs="Arial"/>
          <w:iCs/>
          <w:sz w:val="20"/>
          <w:szCs w:val="20"/>
        </w:rPr>
        <w:t>, sem quaisquer direitos a reclamações futuras,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sob a alegação de quaisquer desconhecimentos quanto às particularidades do objeto.</w:t>
      </w:r>
    </w:p>
    <w:p w14:paraId="6651E0EB" w14:textId="60B834A4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</w:p>
    <w:p w14:paraId="15C856D1" w14:textId="02F32AC7" w:rsidR="001144DA" w:rsidRP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b/>
          <w:bCs/>
          <w:iCs/>
          <w:sz w:val="20"/>
          <w:szCs w:val="20"/>
        </w:rPr>
        <w:t xml:space="preserve">DECLARO 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outrossim, estar ciente de que os </w:t>
      </w:r>
      <w:r>
        <w:rPr>
          <w:rFonts w:ascii="Century Gothic" w:hAnsi="Century Gothic" w:cs="Arial"/>
          <w:iCs/>
          <w:sz w:val="20"/>
          <w:szCs w:val="20"/>
        </w:rPr>
        <w:t xml:space="preserve">valores </w:t>
      </w:r>
      <w:r w:rsidRPr="001144DA">
        <w:rPr>
          <w:rFonts w:ascii="Century Gothic" w:hAnsi="Century Gothic" w:cs="Arial"/>
          <w:iCs/>
          <w:sz w:val="20"/>
          <w:szCs w:val="20"/>
        </w:rPr>
        <w:t>utilizados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na elaboração da proposta</w:t>
      </w:r>
      <w:r>
        <w:rPr>
          <w:rFonts w:ascii="Century Gothic" w:hAnsi="Century Gothic" w:cs="Arial"/>
          <w:iCs/>
          <w:sz w:val="20"/>
          <w:szCs w:val="20"/>
        </w:rPr>
        <w:t>, bem como na fase de lances,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 são de nossa inteira responsabilidade, não cabendo qualquer tipo de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reclamação posterior por parte da empresa quanto a estes valores.</w:t>
      </w:r>
    </w:p>
    <w:bookmarkEnd w:id="0"/>
    <w:p w14:paraId="73531C8F" w14:textId="45BCD209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77D27085" w14:textId="31E364D2" w:rsidR="001144DA" w:rsidRDefault="001144DA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Por ser a expressão da verdade, firmamos o presente.</w:t>
      </w:r>
    </w:p>
    <w:p w14:paraId="063CE8AE" w14:textId="77777777" w:rsidR="001144DA" w:rsidRDefault="001144DA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5C6B97A5" w14:textId="785F9751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Local e data</w:t>
      </w:r>
    </w:p>
    <w:p w14:paraId="591DF388" w14:textId="6D1494E6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EECAFDE" w14:textId="77777777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6918D22C" w14:textId="2F4A71A9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___________________________</w:t>
      </w:r>
    </w:p>
    <w:p w14:paraId="49A13C5B" w14:textId="3A8F4880" w:rsidR="00612597" w:rsidRP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Nome e assinatura do </w:t>
      </w:r>
      <w:r w:rsidRPr="00612597">
        <w:rPr>
          <w:rFonts w:ascii="Century Gothic" w:hAnsi="Century Gothic" w:cs="Arial"/>
          <w:iCs/>
          <w:sz w:val="20"/>
          <w:szCs w:val="20"/>
        </w:rPr>
        <w:t>Representante da Empresa</w:t>
      </w: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F5AC1" w14:textId="77777777" w:rsidR="006B7E0A" w:rsidRDefault="006B7E0A">
      <w:r>
        <w:separator/>
      </w:r>
    </w:p>
  </w:endnote>
  <w:endnote w:type="continuationSeparator" w:id="0">
    <w:p w14:paraId="6DBCA25F" w14:textId="77777777" w:rsidR="006B7E0A" w:rsidRDefault="006B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8574C" w14:textId="77777777" w:rsidR="006B7E0A" w:rsidRDefault="006B7E0A">
      <w:r>
        <w:separator/>
      </w:r>
    </w:p>
  </w:footnote>
  <w:footnote w:type="continuationSeparator" w:id="0">
    <w:p w14:paraId="7220CEE7" w14:textId="77777777" w:rsidR="006B7E0A" w:rsidRDefault="006B7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AE8C" w14:textId="77777777" w:rsidR="00A42047" w:rsidRDefault="006B7E0A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D1494" w14:textId="77777777" w:rsidR="00A42047" w:rsidRDefault="006B7E0A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4DA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886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630D"/>
    <w:rsid w:val="004E646C"/>
    <w:rsid w:val="004E7A7B"/>
    <w:rsid w:val="004F425C"/>
    <w:rsid w:val="004F47E4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C6E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B7E0A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C44"/>
    <w:rsid w:val="00717DE3"/>
    <w:rsid w:val="00721E64"/>
    <w:rsid w:val="00721FA7"/>
    <w:rsid w:val="007242F1"/>
    <w:rsid w:val="00724A51"/>
    <w:rsid w:val="007262A3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966764-F470-46B1-86D3-20DCA4CA3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888</TotalTime>
  <Pages>1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2052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Glaciliano Antonio Guerra Neto</cp:lastModifiedBy>
  <cp:revision>103</cp:revision>
  <cp:lastPrinted>2020-03-17T17:25:00Z</cp:lastPrinted>
  <dcterms:created xsi:type="dcterms:W3CDTF">2019-10-18T15:52:00Z</dcterms:created>
  <dcterms:modified xsi:type="dcterms:W3CDTF">2021-02-22T16:08:00Z</dcterms:modified>
  <cp:category>104/2019</cp:category>
</cp:coreProperties>
</file>